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86F" w:rsidRPr="00C4117A" w:rsidRDefault="000E786F" w:rsidP="00D54411">
      <w:pPr>
        <w:rPr>
          <w:lang w:val="uk-UA"/>
        </w:rPr>
      </w:pPr>
    </w:p>
    <w:p w:rsidR="000E786F" w:rsidRDefault="000E786F" w:rsidP="00D54411">
      <w:pPr>
        <w:framePr w:hSpace="141" w:wrap="around" w:vAnchor="text" w:hAnchor="page" w:x="5841" w:y="1"/>
        <w:rPr>
          <w:noProof/>
        </w:rPr>
      </w:pPr>
      <w:r w:rsidRPr="00D376E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0E786F" w:rsidRDefault="000E786F" w:rsidP="00D54411">
      <w:pPr>
        <w:pStyle w:val="Heading1"/>
        <w:rPr>
          <w:b/>
        </w:rPr>
      </w:pPr>
    </w:p>
    <w:p w:rsidR="000E786F" w:rsidRDefault="000E786F" w:rsidP="00D54411">
      <w:pPr>
        <w:pStyle w:val="Heading1"/>
        <w:jc w:val="left"/>
        <w:rPr>
          <w:b/>
          <w:lang w:val="ru-RU"/>
        </w:rPr>
      </w:pPr>
    </w:p>
    <w:p w:rsidR="000E786F" w:rsidRDefault="000E786F" w:rsidP="00D54411">
      <w:pPr>
        <w:pStyle w:val="Heading1"/>
        <w:jc w:val="left"/>
        <w:rPr>
          <w:b/>
          <w:lang w:val="ru-RU"/>
        </w:rPr>
      </w:pPr>
    </w:p>
    <w:p w:rsidR="000E786F" w:rsidRDefault="000E786F" w:rsidP="00D54411">
      <w:pPr>
        <w:pStyle w:val="Heading1"/>
        <w:jc w:val="left"/>
        <w:rPr>
          <w:b/>
          <w:lang w:val="ru-RU"/>
        </w:rPr>
      </w:pPr>
    </w:p>
    <w:p w:rsidR="000E786F" w:rsidRDefault="000E786F" w:rsidP="00CF6CB2">
      <w:pPr>
        <w:pStyle w:val="Heading1"/>
        <w:rPr>
          <w:b/>
        </w:rPr>
      </w:pPr>
      <w:r>
        <w:rPr>
          <w:b/>
        </w:rPr>
        <w:t>ОДЕСЬКА ОБЛАСТЬ</w:t>
      </w:r>
    </w:p>
    <w:p w:rsidR="000E786F" w:rsidRDefault="000E786F" w:rsidP="00D54411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0E786F" w:rsidRPr="00541AF3" w:rsidRDefault="000E786F" w:rsidP="00D54411">
      <w:pPr>
        <w:jc w:val="center"/>
        <w:rPr>
          <w:b/>
          <w:sz w:val="28"/>
        </w:rPr>
      </w:pPr>
    </w:p>
    <w:p w:rsidR="000E786F" w:rsidRDefault="000E786F" w:rsidP="00D54411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0E786F" w:rsidRDefault="000E786F" w:rsidP="00D54411">
      <w:pPr>
        <w:jc w:val="center"/>
        <w:rPr>
          <w:sz w:val="24"/>
          <w:szCs w:val="24"/>
          <w:lang w:val="uk-UA"/>
        </w:rPr>
      </w:pPr>
    </w:p>
    <w:p w:rsidR="000E786F" w:rsidRPr="001644A9" w:rsidRDefault="000E786F" w:rsidP="00D54411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0E786F" w:rsidRPr="000917CC" w:rsidRDefault="000E786F" w:rsidP="00D54411">
      <w:pPr>
        <w:jc w:val="center"/>
        <w:rPr>
          <w:b/>
          <w:sz w:val="28"/>
          <w:lang w:val="uk-UA"/>
        </w:rPr>
      </w:pPr>
    </w:p>
    <w:p w:rsidR="000E786F" w:rsidRPr="00690794" w:rsidRDefault="000E786F" w:rsidP="00D54411">
      <w:pPr>
        <w:jc w:val="both"/>
        <w:rPr>
          <w:sz w:val="28"/>
          <w:lang w:val="uk-UA"/>
        </w:rPr>
      </w:pPr>
      <w:r>
        <w:rPr>
          <w:sz w:val="28"/>
          <w:lang w:val="uk-UA"/>
        </w:rPr>
        <w:t>21 грудня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 № 315 - 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786F" w:rsidRDefault="000E786F" w:rsidP="00D54411">
      <w:pPr>
        <w:pStyle w:val="Title"/>
      </w:pPr>
    </w:p>
    <w:p w:rsidR="000E786F" w:rsidRDefault="000E786F" w:rsidP="00CF6CB2">
      <w:pPr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sz w:val="28"/>
          <w:lang w:val="uk-UA"/>
        </w:rPr>
        <w:t>Про звільнення Галини Франчук</w:t>
      </w:r>
    </w:p>
    <w:p w:rsidR="000E786F" w:rsidRDefault="000E786F" w:rsidP="00D54411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:rsidR="000E786F" w:rsidRDefault="000E786F" w:rsidP="00D54411">
      <w:pPr>
        <w:pStyle w:val="BodyTextIndent2"/>
        <w:spacing w:line="276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підпунктів 7,13, 20 пункту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 статті 20 Закону України  «Про службу в органах місцевого самоврядування», </w:t>
      </w:r>
      <w:r>
        <w:rPr>
          <w:sz w:val="28"/>
          <w:lang w:val="uk-UA"/>
        </w:rPr>
        <w:t>пункту 1 статті 36</w:t>
      </w:r>
      <w:r w:rsidRPr="00373810">
        <w:rPr>
          <w:sz w:val="28"/>
          <w:szCs w:val="28"/>
          <w:lang w:val="uk-UA"/>
        </w:rPr>
        <w:t xml:space="preserve">Кодексу </w:t>
      </w:r>
      <w:r>
        <w:rPr>
          <w:sz w:val="28"/>
          <w:szCs w:val="28"/>
          <w:lang w:val="uk-UA"/>
        </w:rPr>
        <w:t>з</w:t>
      </w:r>
      <w:r w:rsidRPr="00373810">
        <w:rPr>
          <w:sz w:val="28"/>
          <w:szCs w:val="28"/>
          <w:lang w:val="uk-UA"/>
        </w:rPr>
        <w:t>аконів про працю України</w:t>
      </w:r>
      <w:r>
        <w:rPr>
          <w:sz w:val="28"/>
          <w:szCs w:val="28"/>
          <w:lang w:val="uk-UA"/>
        </w:rPr>
        <w:t>, та особистої заяви Галини Франчук</w:t>
      </w:r>
    </w:p>
    <w:p w:rsidR="000E786F" w:rsidRPr="00D54411" w:rsidRDefault="000E786F" w:rsidP="00D54411">
      <w:pPr>
        <w:pStyle w:val="BodyTextIndent2"/>
        <w:spacing w:line="276" w:lineRule="auto"/>
        <w:ind w:left="0" w:hanging="142"/>
        <w:jc w:val="both"/>
        <w:rPr>
          <w:sz w:val="28"/>
          <w:szCs w:val="28"/>
          <w:lang w:val="uk-UA"/>
        </w:rPr>
      </w:pPr>
      <w:r w:rsidRPr="00D54411">
        <w:rPr>
          <w:sz w:val="28"/>
          <w:szCs w:val="28"/>
          <w:lang w:val="uk-UA"/>
        </w:rPr>
        <w:t xml:space="preserve">1. ЗВІЛЬНИТИ  ФРАНЧУК Галину Василівну з посади  головного спеціаліста  відділу соціального захисту   населення Арцизької міської радиз  24грудня  2021 рокуза угодою сторін.  </w:t>
      </w:r>
    </w:p>
    <w:p w:rsidR="000E786F" w:rsidRDefault="000E786F" w:rsidP="00D54411">
      <w:pPr>
        <w:pStyle w:val="BodyTextIndent2"/>
        <w:spacing w:line="276" w:lineRule="auto"/>
        <w:ind w:left="0" w:hanging="142"/>
        <w:jc w:val="both"/>
        <w:rPr>
          <w:sz w:val="28"/>
          <w:szCs w:val="28"/>
          <w:lang w:val="uk-UA"/>
        </w:rPr>
      </w:pPr>
      <w:r w:rsidRPr="00D54411">
        <w:rPr>
          <w:sz w:val="28"/>
          <w:szCs w:val="28"/>
          <w:lang w:val="uk-UA"/>
        </w:rPr>
        <w:t xml:space="preserve">2. Відділу бухгалтерського обліку, звітності та фінансово-господарського забезпечення Арцизької міської ради виплатити  грошову компенсацію за </w:t>
      </w:r>
      <w:r>
        <w:rPr>
          <w:sz w:val="28"/>
          <w:szCs w:val="28"/>
          <w:lang w:val="uk-UA"/>
        </w:rPr>
        <w:t>10 календарних днів невикористаної щорічної</w:t>
      </w:r>
      <w:r w:rsidRPr="00D54411">
        <w:rPr>
          <w:sz w:val="28"/>
          <w:szCs w:val="28"/>
          <w:lang w:val="uk-UA"/>
        </w:rPr>
        <w:t xml:space="preserve"> відпустки за період роботи з 01 березня 2021 року  по  24 грудня  2021 року.</w:t>
      </w:r>
    </w:p>
    <w:p w:rsidR="000E786F" w:rsidRPr="00D54411" w:rsidRDefault="000E786F" w:rsidP="00D54411">
      <w:pPr>
        <w:pStyle w:val="BodyTextIndent2"/>
        <w:spacing w:line="276" w:lineRule="auto"/>
        <w:ind w:left="0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Галині ФРАНЧУК  передати справи та матеріальні цінності  керуючому справами виконавчого комітету міської ради  Олександру Малєву.</w:t>
      </w:r>
    </w:p>
    <w:p w:rsidR="000E786F" w:rsidRPr="00D54411" w:rsidRDefault="000E786F" w:rsidP="00D54411">
      <w:pPr>
        <w:pStyle w:val="BodyTextIndent2"/>
        <w:spacing w:line="276" w:lineRule="auto"/>
        <w:ind w:left="0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D54411">
        <w:rPr>
          <w:sz w:val="28"/>
          <w:szCs w:val="28"/>
        </w:rPr>
        <w:t xml:space="preserve">. Контроль за виконаннямданогорозпорядженняпокласти на </w:t>
      </w:r>
      <w:r>
        <w:rPr>
          <w:sz w:val="28"/>
          <w:szCs w:val="28"/>
          <w:lang w:val="uk-UA"/>
        </w:rPr>
        <w:t xml:space="preserve"> заступника </w:t>
      </w:r>
      <w:r w:rsidRPr="00D54411">
        <w:rPr>
          <w:sz w:val="28"/>
          <w:szCs w:val="28"/>
        </w:rPr>
        <w:t>міс</w:t>
      </w:r>
      <w:r>
        <w:rPr>
          <w:sz w:val="28"/>
          <w:szCs w:val="28"/>
          <w:lang w:val="uk-UA"/>
        </w:rPr>
        <w:t>ь</w:t>
      </w:r>
      <w:r w:rsidRPr="00D54411">
        <w:rPr>
          <w:sz w:val="28"/>
          <w:szCs w:val="28"/>
        </w:rPr>
        <w:t>ко</w:t>
      </w:r>
      <w:r>
        <w:rPr>
          <w:sz w:val="28"/>
          <w:szCs w:val="28"/>
          <w:lang w:val="uk-UA"/>
        </w:rPr>
        <w:t>гоголови Оксану Стоянову</w:t>
      </w:r>
      <w:r w:rsidRPr="00D54411">
        <w:rPr>
          <w:sz w:val="28"/>
          <w:szCs w:val="28"/>
        </w:rPr>
        <w:t>.</w:t>
      </w:r>
    </w:p>
    <w:p w:rsidR="000E786F" w:rsidRDefault="000E786F" w:rsidP="00D54411">
      <w:pPr>
        <w:pStyle w:val="Heading2"/>
        <w:spacing w:line="276" w:lineRule="auto"/>
      </w:pPr>
      <w:r>
        <w:t>Підстава: Заява Галини Франчук  від 21 грудня  2021 року.</w:t>
      </w:r>
    </w:p>
    <w:p w:rsidR="000E786F" w:rsidRDefault="000E786F" w:rsidP="00D54411">
      <w:pPr>
        <w:pStyle w:val="Heading2"/>
        <w:spacing w:line="276" w:lineRule="auto"/>
      </w:pPr>
    </w:p>
    <w:p w:rsidR="000E786F" w:rsidRPr="000917CC" w:rsidRDefault="000E786F" w:rsidP="00D54411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 xml:space="preserve">    Сергій ПАРПУЛАНСЬКИЙ</w:t>
      </w:r>
    </w:p>
    <w:p w:rsidR="000E786F" w:rsidRDefault="000E786F" w:rsidP="00D54411">
      <w:pPr>
        <w:pStyle w:val="Heading2"/>
      </w:pPr>
    </w:p>
    <w:p w:rsidR="000E786F" w:rsidRPr="00CF6CB2" w:rsidRDefault="000E786F" w:rsidP="00CF6CB2">
      <w:pPr>
        <w:rPr>
          <w:sz w:val="28"/>
          <w:szCs w:val="28"/>
          <w:lang w:val="uk-UA"/>
        </w:rPr>
      </w:pPr>
      <w:r w:rsidRPr="00CF6CB2">
        <w:rPr>
          <w:sz w:val="28"/>
          <w:szCs w:val="28"/>
          <w:lang w:val="uk-UA"/>
        </w:rPr>
        <w:t>З розпорядженням ознайомлений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Олександр МАЛЄВ</w:t>
      </w:r>
    </w:p>
    <w:p w:rsidR="000E786F" w:rsidRDefault="000E786F" w:rsidP="00D54411">
      <w:pPr>
        <w:rPr>
          <w:sz w:val="28"/>
          <w:szCs w:val="28"/>
          <w:lang w:val="uk-UA"/>
        </w:rPr>
      </w:pPr>
    </w:p>
    <w:p w:rsidR="000E786F" w:rsidRDefault="000E786F" w:rsidP="00D544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розпорядженням ознайомлена, </w:t>
      </w:r>
    </w:p>
    <w:p w:rsidR="000E786F" w:rsidRDefault="000E786F" w:rsidP="00D544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копію розпорядження отримала</w:t>
      </w:r>
      <w:bookmarkStart w:id="0" w:name="_GoBack"/>
      <w:bookmarkEnd w:id="0"/>
      <w:r>
        <w:rPr>
          <w:sz w:val="28"/>
          <w:szCs w:val="28"/>
          <w:lang w:val="uk-UA"/>
        </w:rPr>
        <w:t xml:space="preserve">  Галина ФРАНЧУК     «____»____________ 20_____р.</w:t>
      </w:r>
    </w:p>
    <w:p w:rsidR="000E786F" w:rsidRDefault="000E786F" w:rsidP="00D5441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786F" w:rsidRPr="00CF77D5" w:rsidRDefault="000E786F" w:rsidP="00D54411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0E786F" w:rsidRPr="00CF77D5" w:rsidRDefault="000E786F" w:rsidP="00D54411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21  грудня  2021 року  №315-к</w:t>
      </w:r>
    </w:p>
    <w:p w:rsidR="000E786F" w:rsidRDefault="000E786F" w:rsidP="00D5441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E786F" w:rsidRPr="00CF6CB2" w:rsidRDefault="000E786F" w:rsidP="00D54411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«Про звільненняГалини Франчук</w:t>
      </w:r>
      <w:r>
        <w:rPr>
          <w:b/>
          <w:bCs/>
          <w:color w:val="000000"/>
          <w:sz w:val="28"/>
          <w:szCs w:val="28"/>
          <w:lang w:val="uk-UA"/>
        </w:rPr>
        <w:t>»</w:t>
      </w:r>
    </w:p>
    <w:p w:rsidR="000E786F" w:rsidRPr="00CF77D5" w:rsidRDefault="000E786F" w:rsidP="00D5441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E786F" w:rsidRDefault="000E786F" w:rsidP="00D5441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E786F" w:rsidRPr="00CF77D5" w:rsidRDefault="000E786F" w:rsidP="00D5441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E786F" w:rsidRPr="00E05F39" w:rsidRDefault="000E786F" w:rsidP="00D54411">
      <w:pPr>
        <w:rPr>
          <w:sz w:val="28"/>
          <w:szCs w:val="28"/>
        </w:rPr>
      </w:pPr>
      <w:r>
        <w:rPr>
          <w:sz w:val="28"/>
          <w:szCs w:val="28"/>
          <w:lang w:val="uk-UA"/>
        </w:rPr>
        <w:t>Перший з</w:t>
      </w:r>
      <w:r w:rsidRPr="00E05F39">
        <w:rPr>
          <w:sz w:val="28"/>
          <w:szCs w:val="28"/>
        </w:rPr>
        <w:t>аступникАрцизькогоміськогоголови</w:t>
      </w:r>
    </w:p>
    <w:p w:rsidR="000E786F" w:rsidRDefault="000E786F" w:rsidP="00D544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_____________Тетяна БАХЧЕВАН</w:t>
      </w:r>
    </w:p>
    <w:p w:rsidR="000E786F" w:rsidRDefault="000E786F" w:rsidP="00D54411">
      <w:pPr>
        <w:rPr>
          <w:sz w:val="28"/>
          <w:szCs w:val="28"/>
          <w:lang w:val="uk-UA"/>
        </w:rPr>
      </w:pPr>
    </w:p>
    <w:p w:rsidR="000E786F" w:rsidRDefault="000E786F" w:rsidP="00D54411">
      <w:pPr>
        <w:rPr>
          <w:sz w:val="28"/>
          <w:szCs w:val="28"/>
          <w:lang w:val="uk-UA"/>
        </w:rPr>
      </w:pPr>
    </w:p>
    <w:p w:rsidR="000E786F" w:rsidRDefault="000E786F" w:rsidP="00D544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 виконавчого комітету міської ради</w:t>
      </w:r>
    </w:p>
    <w:p w:rsidR="000E786F" w:rsidRPr="00CF6CB2" w:rsidRDefault="000E786F" w:rsidP="00D544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«_____» ____________________      ______________  Олександр МАЛЄВ</w:t>
      </w:r>
    </w:p>
    <w:p w:rsidR="000E786F" w:rsidRPr="000031B5" w:rsidRDefault="000E786F" w:rsidP="00D54411">
      <w:pPr>
        <w:rPr>
          <w:b/>
          <w:sz w:val="28"/>
          <w:szCs w:val="28"/>
          <w:lang w:val="uk-UA"/>
        </w:rPr>
      </w:pPr>
    </w:p>
    <w:p w:rsidR="000E786F" w:rsidRPr="000031B5" w:rsidRDefault="000E786F" w:rsidP="00D54411">
      <w:pPr>
        <w:rPr>
          <w:sz w:val="28"/>
          <w:szCs w:val="28"/>
          <w:lang w:val="uk-UA"/>
        </w:rPr>
      </w:pPr>
    </w:p>
    <w:p w:rsidR="000E786F" w:rsidRPr="000031B5" w:rsidRDefault="000E786F" w:rsidP="00D54411">
      <w:pPr>
        <w:rPr>
          <w:sz w:val="28"/>
          <w:szCs w:val="28"/>
          <w:lang w:val="uk-UA"/>
        </w:rPr>
      </w:pPr>
      <w:r w:rsidRPr="000031B5">
        <w:rPr>
          <w:sz w:val="28"/>
          <w:szCs w:val="28"/>
          <w:lang w:val="uk-UA"/>
        </w:rPr>
        <w:t>Начальник юридичноговідділуміськоїради</w:t>
      </w:r>
    </w:p>
    <w:p w:rsidR="000E786F" w:rsidRPr="000031B5" w:rsidRDefault="000E786F" w:rsidP="00D544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0031B5"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>__________ _____________</w:t>
      </w:r>
      <w:r w:rsidRPr="000031B5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настасія</w:t>
      </w:r>
      <w:r w:rsidRPr="000031B5">
        <w:rPr>
          <w:sz w:val="28"/>
          <w:szCs w:val="28"/>
          <w:lang w:val="uk-UA"/>
        </w:rPr>
        <w:t>СТАНКОВА</w:t>
      </w:r>
    </w:p>
    <w:p w:rsidR="000E786F" w:rsidRPr="000031B5" w:rsidRDefault="000E786F" w:rsidP="00D54411">
      <w:pPr>
        <w:rPr>
          <w:sz w:val="28"/>
          <w:szCs w:val="28"/>
          <w:lang w:val="uk-UA"/>
        </w:rPr>
      </w:pPr>
    </w:p>
    <w:p w:rsidR="000E786F" w:rsidRPr="000031B5" w:rsidRDefault="000E786F" w:rsidP="00D54411">
      <w:pPr>
        <w:rPr>
          <w:sz w:val="28"/>
          <w:szCs w:val="28"/>
          <w:lang w:val="uk-UA"/>
        </w:rPr>
      </w:pPr>
    </w:p>
    <w:p w:rsidR="000E786F" w:rsidRPr="009B19A7" w:rsidRDefault="000E786F" w:rsidP="00D54411">
      <w:pPr>
        <w:rPr>
          <w:sz w:val="28"/>
          <w:szCs w:val="28"/>
          <w:lang w:val="uk-UA"/>
        </w:rPr>
      </w:pPr>
      <w:r w:rsidRPr="000031B5">
        <w:rPr>
          <w:sz w:val="28"/>
          <w:szCs w:val="28"/>
          <w:lang w:val="uk-UA"/>
        </w:rPr>
        <w:t>Начальник відділубухгалтерськогообліку, звітності та фінансово-господарськогозабезпечення</w:t>
      </w:r>
      <w:r>
        <w:rPr>
          <w:sz w:val="28"/>
          <w:szCs w:val="28"/>
          <w:lang w:val="uk-UA"/>
        </w:rPr>
        <w:t>, головний бухгалтер</w:t>
      </w:r>
    </w:p>
    <w:p w:rsidR="000E786F" w:rsidRPr="000031B5" w:rsidRDefault="000E786F" w:rsidP="00D544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0031B5"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>__________ _____________</w:t>
      </w:r>
      <w:r w:rsidRPr="000031B5">
        <w:rPr>
          <w:sz w:val="28"/>
          <w:szCs w:val="28"/>
          <w:lang w:val="uk-UA"/>
        </w:rPr>
        <w:t xml:space="preserve">  Л</w:t>
      </w:r>
      <w:r>
        <w:rPr>
          <w:sz w:val="28"/>
          <w:szCs w:val="28"/>
          <w:lang w:val="uk-UA"/>
        </w:rPr>
        <w:t>ариса</w:t>
      </w:r>
      <w:r w:rsidRPr="000031B5">
        <w:rPr>
          <w:sz w:val="28"/>
          <w:szCs w:val="28"/>
          <w:lang w:val="uk-UA"/>
        </w:rPr>
        <w:t>ЛАБУНЕЦЬ</w:t>
      </w:r>
    </w:p>
    <w:p w:rsidR="000E786F" w:rsidRPr="000031B5" w:rsidRDefault="000E786F" w:rsidP="00D54411">
      <w:pPr>
        <w:rPr>
          <w:lang w:val="uk-UA"/>
        </w:rPr>
      </w:pPr>
    </w:p>
    <w:p w:rsidR="000E786F" w:rsidRPr="000031B5" w:rsidRDefault="000E786F" w:rsidP="00D54411">
      <w:pPr>
        <w:rPr>
          <w:lang w:val="uk-UA"/>
        </w:rPr>
      </w:pPr>
    </w:p>
    <w:p w:rsidR="000E786F" w:rsidRPr="000031B5" w:rsidRDefault="000E786F" w:rsidP="00D54411">
      <w:pPr>
        <w:rPr>
          <w:sz w:val="28"/>
          <w:szCs w:val="28"/>
          <w:lang w:val="uk-UA"/>
        </w:rPr>
      </w:pPr>
      <w:r w:rsidRPr="000031B5">
        <w:rPr>
          <w:sz w:val="28"/>
          <w:szCs w:val="28"/>
          <w:lang w:val="uk-UA"/>
        </w:rPr>
        <w:t>Начальник відділуорганізаційної та кадровоїроботи</w:t>
      </w:r>
    </w:p>
    <w:p w:rsidR="000E786F" w:rsidRPr="000031B5" w:rsidRDefault="000E786F" w:rsidP="00D544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0031B5"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>__________ _____________</w:t>
      </w:r>
      <w:r w:rsidRPr="000031B5">
        <w:rPr>
          <w:sz w:val="28"/>
          <w:szCs w:val="28"/>
          <w:lang w:val="uk-UA"/>
        </w:rPr>
        <w:t xml:space="preserve">   І</w:t>
      </w:r>
      <w:r>
        <w:rPr>
          <w:sz w:val="28"/>
          <w:szCs w:val="28"/>
          <w:lang w:val="uk-UA"/>
        </w:rPr>
        <w:t>неса</w:t>
      </w:r>
      <w:r w:rsidRPr="000031B5">
        <w:rPr>
          <w:sz w:val="28"/>
          <w:szCs w:val="28"/>
          <w:lang w:val="uk-UA"/>
        </w:rPr>
        <w:t>СТОЙКОВА</w:t>
      </w:r>
    </w:p>
    <w:p w:rsidR="000E786F" w:rsidRPr="000031B5" w:rsidRDefault="000E786F" w:rsidP="00D54411">
      <w:pPr>
        <w:rPr>
          <w:lang w:val="uk-UA"/>
        </w:rPr>
      </w:pPr>
    </w:p>
    <w:p w:rsidR="000E786F" w:rsidRDefault="000E786F" w:rsidP="00D54411">
      <w:pPr>
        <w:rPr>
          <w:lang w:val="uk-UA"/>
        </w:rPr>
      </w:pPr>
    </w:p>
    <w:p w:rsidR="000E786F" w:rsidRDefault="000E786F" w:rsidP="00D54411">
      <w:pPr>
        <w:rPr>
          <w:lang w:val="uk-UA"/>
        </w:rPr>
      </w:pPr>
    </w:p>
    <w:p w:rsidR="000E786F" w:rsidRDefault="000E786F" w:rsidP="00D54411">
      <w:pPr>
        <w:rPr>
          <w:lang w:val="uk-UA"/>
        </w:rPr>
      </w:pPr>
    </w:p>
    <w:p w:rsidR="000E786F" w:rsidRDefault="000E786F" w:rsidP="00D54411">
      <w:pPr>
        <w:rPr>
          <w:lang w:val="uk-UA"/>
        </w:rPr>
      </w:pPr>
    </w:p>
    <w:p w:rsidR="000E786F" w:rsidRDefault="000E786F" w:rsidP="00D54411">
      <w:pPr>
        <w:rPr>
          <w:lang w:val="uk-UA"/>
        </w:rPr>
      </w:pPr>
    </w:p>
    <w:p w:rsidR="000E786F" w:rsidRDefault="000E786F" w:rsidP="00D54411">
      <w:pPr>
        <w:rPr>
          <w:lang w:val="uk-UA"/>
        </w:rPr>
      </w:pPr>
    </w:p>
    <w:p w:rsidR="000E786F" w:rsidRDefault="000E786F" w:rsidP="00D54411">
      <w:pPr>
        <w:rPr>
          <w:lang w:val="uk-UA"/>
        </w:rPr>
      </w:pPr>
    </w:p>
    <w:p w:rsidR="000E786F" w:rsidRDefault="000E786F" w:rsidP="00D54411">
      <w:pPr>
        <w:rPr>
          <w:lang w:val="uk-UA"/>
        </w:rPr>
      </w:pPr>
    </w:p>
    <w:p w:rsidR="000E786F" w:rsidRPr="000031B5" w:rsidRDefault="000E786F" w:rsidP="00D54411">
      <w:pPr>
        <w:rPr>
          <w:lang w:val="uk-UA"/>
        </w:rPr>
      </w:pPr>
    </w:p>
    <w:p w:rsidR="000E786F" w:rsidRDefault="000E786F" w:rsidP="00D54411">
      <w:pPr>
        <w:rPr>
          <w:sz w:val="24"/>
          <w:szCs w:val="24"/>
          <w:lang w:val="uk-UA"/>
        </w:rPr>
      </w:pPr>
      <w:r w:rsidRPr="006D7188">
        <w:rPr>
          <w:sz w:val="24"/>
          <w:szCs w:val="24"/>
        </w:rPr>
        <w:t>Виконавець</w:t>
      </w:r>
    </w:p>
    <w:p w:rsidR="000E786F" w:rsidRDefault="000E786F" w:rsidP="00D5441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 w:rsidRPr="006D7188">
        <w:rPr>
          <w:sz w:val="24"/>
          <w:szCs w:val="24"/>
        </w:rPr>
        <w:t>оловнийспеціаліст по роботі з персоналом</w:t>
      </w:r>
    </w:p>
    <w:p w:rsidR="000E786F" w:rsidRPr="00FF498B" w:rsidRDefault="000E786F" w:rsidP="00D54411">
      <w:pPr>
        <w:rPr>
          <w:sz w:val="24"/>
          <w:szCs w:val="24"/>
          <w:lang w:val="uk-UA"/>
        </w:rPr>
      </w:pPr>
      <w:r w:rsidRPr="00F014FB">
        <w:rPr>
          <w:sz w:val="24"/>
          <w:szCs w:val="24"/>
          <w:lang w:val="uk-UA"/>
        </w:rPr>
        <w:t xml:space="preserve">відділу організаційної та кадрової роботи </w:t>
      </w:r>
      <w:r>
        <w:rPr>
          <w:sz w:val="24"/>
          <w:szCs w:val="24"/>
          <w:lang w:val="uk-UA"/>
        </w:rPr>
        <w:t xml:space="preserve">міської ради </w:t>
      </w:r>
    </w:p>
    <w:p w:rsidR="000E786F" w:rsidRPr="00F014FB" w:rsidRDefault="000E786F" w:rsidP="00D54411">
      <w:pPr>
        <w:rPr>
          <w:lang w:val="uk-UA"/>
        </w:rPr>
      </w:pPr>
    </w:p>
    <w:p w:rsidR="000E786F" w:rsidRPr="00F014FB" w:rsidRDefault="000E786F" w:rsidP="00D54411">
      <w:pPr>
        <w:rPr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______________________Наталія КОЛЕСНІКОВА</w:t>
      </w:r>
    </w:p>
    <w:p w:rsidR="000E786F" w:rsidRPr="000D7038" w:rsidRDefault="000E786F" w:rsidP="00D54411"/>
    <w:p w:rsidR="000E786F" w:rsidRPr="000F1E54" w:rsidRDefault="000E786F" w:rsidP="00D54411">
      <w:pPr>
        <w:rPr>
          <w:lang w:val="uk-UA"/>
        </w:rPr>
      </w:pPr>
    </w:p>
    <w:p w:rsidR="000E786F" w:rsidRPr="00515A84" w:rsidRDefault="000E786F" w:rsidP="00D54411">
      <w:pPr>
        <w:rPr>
          <w:lang w:val="uk-UA"/>
        </w:rPr>
      </w:pPr>
    </w:p>
    <w:p w:rsidR="000E786F" w:rsidRPr="00FF498B" w:rsidRDefault="000E786F" w:rsidP="00D54411">
      <w:pPr>
        <w:rPr>
          <w:sz w:val="28"/>
          <w:szCs w:val="28"/>
          <w:lang w:val="uk-UA"/>
        </w:rPr>
      </w:pPr>
    </w:p>
    <w:p w:rsidR="000E786F" w:rsidRDefault="000E786F" w:rsidP="00D54411"/>
    <w:p w:rsidR="000E786F" w:rsidRDefault="000E786F" w:rsidP="00D54411"/>
    <w:p w:rsidR="000E786F" w:rsidRPr="006D6134" w:rsidRDefault="000E786F" w:rsidP="00D54411">
      <w:pPr>
        <w:rPr>
          <w:lang w:val="uk-UA"/>
        </w:rPr>
      </w:pPr>
    </w:p>
    <w:p w:rsidR="000E786F" w:rsidRPr="00D54411" w:rsidRDefault="000E786F" w:rsidP="00D54411">
      <w:pPr>
        <w:pStyle w:val="Heading2"/>
      </w:pPr>
    </w:p>
    <w:sectPr w:rsidR="000E786F" w:rsidRPr="00D54411" w:rsidSect="004B6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4411"/>
    <w:rsid w:val="000031B5"/>
    <w:rsid w:val="00061D8D"/>
    <w:rsid w:val="000917CC"/>
    <w:rsid w:val="000D7038"/>
    <w:rsid w:val="000E786F"/>
    <w:rsid w:val="000F1E54"/>
    <w:rsid w:val="001644A9"/>
    <w:rsid w:val="003010A8"/>
    <w:rsid w:val="00373810"/>
    <w:rsid w:val="004B646F"/>
    <w:rsid w:val="00515A84"/>
    <w:rsid w:val="00541AF3"/>
    <w:rsid w:val="00690794"/>
    <w:rsid w:val="006D6134"/>
    <w:rsid w:val="006D7188"/>
    <w:rsid w:val="007735AB"/>
    <w:rsid w:val="007F745C"/>
    <w:rsid w:val="008255C1"/>
    <w:rsid w:val="00990900"/>
    <w:rsid w:val="009B19A7"/>
    <w:rsid w:val="00C4117A"/>
    <w:rsid w:val="00CF6CB2"/>
    <w:rsid w:val="00CF77D5"/>
    <w:rsid w:val="00D376E3"/>
    <w:rsid w:val="00D54411"/>
    <w:rsid w:val="00D82B76"/>
    <w:rsid w:val="00DB43FD"/>
    <w:rsid w:val="00DC1227"/>
    <w:rsid w:val="00E05F39"/>
    <w:rsid w:val="00F014FB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411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4411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4411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4411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4411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D54411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D54411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54411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4411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D5441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4411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D54411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54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441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523</TotalTime>
  <Pages>2</Pages>
  <Words>414</Words>
  <Characters>2361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2021-12-22T13:54:00Z</cp:lastPrinted>
  <dcterms:created xsi:type="dcterms:W3CDTF">2021-12-22T06:02:00Z</dcterms:created>
  <dcterms:modified xsi:type="dcterms:W3CDTF">2022-01-12T10:12:00Z</dcterms:modified>
</cp:coreProperties>
</file>